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8A883" w14:textId="77777777" w:rsidR="00C10756" w:rsidRDefault="00C10756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F22B7B9" w14:textId="47537FBF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57521E8" w14:textId="402BB2C8" w:rsidR="002115DC" w:rsidRPr="00DD4C21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  <w:r w:rsidR="00C10756">
        <w:rPr>
          <w:rFonts w:ascii="Verdana" w:hAnsi="Verdana"/>
          <w:sz w:val="18"/>
          <w:szCs w:val="18"/>
        </w:rPr>
        <w:t>Energieloket en projecten</w:t>
      </w:r>
    </w:p>
    <w:p w14:paraId="54583E3F" w14:textId="2A5133C3" w:rsidR="00EC750C" w:rsidRPr="00886BE0" w:rsidRDefault="002115DC" w:rsidP="00886BE0">
      <w:pPr>
        <w:pStyle w:val="Geenafstand"/>
        <w:rPr>
          <w:rFonts w:ascii="Verdana" w:hAnsi="Verdana"/>
          <w:sz w:val="18"/>
          <w:szCs w:val="18"/>
        </w:rPr>
      </w:pPr>
      <w:r w:rsidRPr="00886BE0">
        <w:rPr>
          <w:rFonts w:ascii="Verdana" w:hAnsi="Verdana"/>
          <w:sz w:val="18"/>
          <w:szCs w:val="18"/>
        </w:rPr>
        <w:t xml:space="preserve">I&amp;A-nummer: </w:t>
      </w:r>
      <w:r w:rsidR="00C10756">
        <w:rPr>
          <w:rFonts w:ascii="Verdana" w:hAnsi="Verdana"/>
          <w:sz w:val="18"/>
          <w:szCs w:val="18"/>
        </w:rPr>
        <w:t>2021-0069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270B6" w14:textId="77777777" w:rsidR="00C10756" w:rsidRDefault="00C1075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566989A4" w:rsidR="007148A2" w:rsidRPr="00BF6FFC" w:rsidRDefault="00EC750C" w:rsidP="002115DC">
    <w:pPr>
      <w:pStyle w:val="Voettekst"/>
      <w:rPr>
        <w:rFonts w:ascii="Verdana" w:hAnsi="Verdana"/>
        <w:sz w:val="16"/>
        <w:szCs w:val="16"/>
      </w:rPr>
    </w:pPr>
    <w:bookmarkStart w:id="0" w:name="_GoBack"/>
    <w:bookmarkEnd w:id="0"/>
    <w:r w:rsidRPr="00BF6FFC">
      <w:rPr>
        <w:rFonts w:ascii="Verdana" w:hAnsi="Verdana"/>
        <w:sz w:val="16"/>
        <w:szCs w:val="16"/>
      </w:rPr>
      <w:tab/>
    </w:r>
    <w:r w:rsidRPr="00BF6FFC">
      <w:rPr>
        <w:rFonts w:ascii="Verdana" w:hAnsi="Verdana"/>
        <w:sz w:val="16"/>
        <w:szCs w:val="16"/>
      </w:rPr>
      <w:tab/>
    </w:r>
    <w:r w:rsidR="00C116B5" w:rsidRPr="00BF6FFC">
      <w:rPr>
        <w:rFonts w:ascii="Verdana" w:hAnsi="Verdana"/>
        <w:bCs/>
        <w:sz w:val="16"/>
        <w:szCs w:val="16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C10756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BF6FFC">
      <w:rPr>
        <w:rFonts w:ascii="Verdana" w:hAnsi="Verdana"/>
        <w:bCs/>
        <w:sz w:val="16"/>
        <w:szCs w:val="16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C10756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5C3AE" w14:textId="77777777" w:rsidR="00C10756" w:rsidRDefault="00C107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B71A3" w14:textId="77777777" w:rsidR="00C10756" w:rsidRDefault="00C1075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524DE8CE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54DF938" wp14:editId="11E8FAD5">
          <wp:simplePos x="0" y="0"/>
          <wp:positionH relativeFrom="column">
            <wp:posOffset>1095375</wp:posOffset>
          </wp:positionH>
          <wp:positionV relativeFrom="paragraph">
            <wp:posOffset>-181634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B0877" w14:textId="77777777" w:rsidR="00C10756" w:rsidRDefault="00C1075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0756"/>
    <w:rsid w:val="00C116B5"/>
    <w:rsid w:val="00C17C35"/>
    <w:rsid w:val="00CB6890"/>
    <w:rsid w:val="00CC59AA"/>
    <w:rsid w:val="00D11F6E"/>
    <w:rsid w:val="00DA14A3"/>
    <w:rsid w:val="00E20A22"/>
    <w:rsid w:val="00E22505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199B1BC0</Template>
  <TotalTime>4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7</cp:revision>
  <cp:lastPrinted>2017-03-20T10:33:00Z</cp:lastPrinted>
  <dcterms:created xsi:type="dcterms:W3CDTF">2018-04-23T11:48:00Z</dcterms:created>
  <dcterms:modified xsi:type="dcterms:W3CDTF">2021-06-15T11:02:00Z</dcterms:modified>
</cp:coreProperties>
</file>